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86FB5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STONNARD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62726518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</w:p>
    <w:p w14:paraId="599D2A9A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</w:p>
    <w:p w14:paraId="7D782A76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bequeathed her his saffron pane, </w:t>
      </w:r>
      <w:proofErr w:type="gramStart"/>
      <w:r>
        <w:rPr>
          <w:rFonts w:eastAsia="Times New Roman" w:cs="Times New Roman"/>
          <w:szCs w:val="24"/>
        </w:rPr>
        <w:t>which</w:t>
      </w:r>
      <w:proofErr w:type="gramEnd"/>
    </w:p>
    <w:p w14:paraId="0601ECE1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was to remain to her daughter, Ann, after her death.</w:t>
      </w:r>
    </w:p>
    <w:p w14:paraId="12E91888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35ED401" w14:textId="77777777" w:rsidR="00104B6B" w:rsidRDefault="00104B6B" w:rsidP="00104B6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37F7DF7D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</w:p>
    <w:p w14:paraId="3B458FEF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</w:p>
    <w:p w14:paraId="76AF8F46" w14:textId="77777777" w:rsidR="00104B6B" w:rsidRDefault="00104B6B" w:rsidP="00104B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0D7745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6625B" w14:textId="77777777" w:rsidR="00104B6B" w:rsidRDefault="00104B6B" w:rsidP="009139A6">
      <w:r>
        <w:separator/>
      </w:r>
    </w:p>
  </w:endnote>
  <w:endnote w:type="continuationSeparator" w:id="0">
    <w:p w14:paraId="76C092DD" w14:textId="77777777" w:rsidR="00104B6B" w:rsidRDefault="00104B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914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F0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95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608B9" w14:textId="77777777" w:rsidR="00104B6B" w:rsidRDefault="00104B6B" w:rsidP="009139A6">
      <w:r>
        <w:separator/>
      </w:r>
    </w:p>
  </w:footnote>
  <w:footnote w:type="continuationSeparator" w:id="0">
    <w:p w14:paraId="14503629" w14:textId="77777777" w:rsidR="00104B6B" w:rsidRDefault="00104B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2B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0F4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A3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B6B"/>
    <w:rsid w:val="000666E0"/>
    <w:rsid w:val="00104B6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48D14"/>
  <w15:chartTrackingRefBased/>
  <w15:docId w15:val="{D54D732F-3AC2-459E-BAD0-EC3C49D47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2023-04-25T21:22:00Z</dcterms:created>
  <dcterms:modified xsi:type="dcterms:W3CDTF">2023-04-25T21:23:00Z</dcterms:modified>
</cp:coreProperties>
</file>